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17" w:rsidRPr="002A4BAB" w:rsidRDefault="00297417" w:rsidP="00C81A32">
      <w:pPr>
        <w:spacing w:line="216" w:lineRule="auto"/>
        <w:ind w:left="4320"/>
      </w:pPr>
      <w:r w:rsidRPr="002A4BAB">
        <w:t xml:space="preserve">Приложение № </w:t>
      </w:r>
      <w:r>
        <w:t>9</w:t>
      </w:r>
    </w:p>
    <w:p w:rsidR="00297417" w:rsidRPr="002A4BAB" w:rsidRDefault="00297417" w:rsidP="00C81A32">
      <w:pPr>
        <w:spacing w:line="216" w:lineRule="auto"/>
        <w:ind w:left="4320"/>
      </w:pPr>
      <w:r w:rsidRPr="002A4BAB">
        <w:t xml:space="preserve">к Административному регламенту предоставления комитетом </w:t>
      </w:r>
      <w:r w:rsidRPr="002A4BAB">
        <w:rPr>
          <w:bCs/>
        </w:rPr>
        <w:t>социального обеспечения, материнства и детства 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297417" w:rsidRDefault="00297417" w:rsidP="00C81A32">
      <w:pPr>
        <w:spacing w:line="216" w:lineRule="auto"/>
      </w:pPr>
    </w:p>
    <w:p w:rsidR="00297417" w:rsidRPr="002A4BAB" w:rsidRDefault="00297417" w:rsidP="00C81A32">
      <w:pPr>
        <w:spacing w:line="216" w:lineRule="auto"/>
      </w:pPr>
    </w:p>
    <w:p w:rsidR="00297417" w:rsidRPr="00935C38" w:rsidRDefault="00297417" w:rsidP="00C81A32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Форма межведомственного запроса о представлении документов и информации</w:t>
      </w:r>
    </w:p>
    <w:p w:rsidR="00297417" w:rsidRPr="00935C38" w:rsidRDefault="00297417" w:rsidP="00C81A32">
      <w:pPr>
        <w:jc w:val="center"/>
        <w:rPr>
          <w:rStyle w:val="markedcontent"/>
          <w:sz w:val="28"/>
          <w:szCs w:val="28"/>
        </w:rPr>
      </w:pPr>
    </w:p>
    <w:p w:rsidR="00297417" w:rsidRPr="00744850" w:rsidRDefault="00297417" w:rsidP="00744850">
      <w:pPr>
        <w:pStyle w:val="Heading2"/>
        <w:spacing w:before="0" w:beforeAutospacing="0" w:after="0" w:afterAutospacing="0"/>
        <w:ind w:firstLine="4860"/>
        <w:rPr>
          <w:rStyle w:val="markedcontent"/>
          <w:b w:val="0"/>
          <w:sz w:val="28"/>
          <w:szCs w:val="28"/>
          <w:u w:val="single"/>
        </w:rPr>
      </w:pPr>
      <w:r w:rsidRPr="00744850">
        <w:rPr>
          <w:b w:val="0"/>
          <w:sz w:val="28"/>
          <w:szCs w:val="28"/>
          <w:u w:val="single"/>
        </w:rPr>
        <w:t>Отделение Пенсионного фонда РФ</w:t>
      </w:r>
    </w:p>
    <w:p w:rsidR="00297417" w:rsidRPr="00935C38" w:rsidRDefault="00297417" w:rsidP="00744850">
      <w:pPr>
        <w:tabs>
          <w:tab w:val="left" w:pos="4320"/>
        </w:tabs>
        <w:ind w:right="140" w:firstLine="4860"/>
        <w:jc w:val="both"/>
        <w:rPr>
          <w:rStyle w:val="markedcontent"/>
          <w:sz w:val="28"/>
          <w:szCs w:val="28"/>
        </w:rPr>
      </w:pPr>
      <w:r w:rsidRPr="00744850">
        <w:rPr>
          <w:sz w:val="28"/>
          <w:szCs w:val="28"/>
          <w:u w:val="single"/>
        </w:rPr>
        <w:t>по Курской области</w:t>
      </w:r>
      <w:r w:rsidRPr="00935C38">
        <w:rPr>
          <w:rStyle w:val="markedcontent"/>
          <w:sz w:val="28"/>
          <w:szCs w:val="28"/>
        </w:rPr>
        <w:t>______</w:t>
      </w:r>
      <w:r>
        <w:rPr>
          <w:rStyle w:val="markedcontent"/>
          <w:sz w:val="28"/>
          <w:szCs w:val="28"/>
        </w:rPr>
        <w:t>_______</w:t>
      </w:r>
    </w:p>
    <w:p w:rsidR="00297417" w:rsidRDefault="00297417" w:rsidP="00C81A32">
      <w:pPr>
        <w:ind w:firstLine="4860"/>
        <w:jc w:val="both"/>
        <w:rPr>
          <w:rStyle w:val="markedcontent"/>
          <w:sz w:val="18"/>
          <w:szCs w:val="18"/>
        </w:rPr>
      </w:pPr>
      <w:r>
        <w:rPr>
          <w:rStyle w:val="markedcontent"/>
          <w:sz w:val="18"/>
          <w:szCs w:val="18"/>
        </w:rPr>
        <w:t>(н</w:t>
      </w:r>
      <w:r w:rsidRPr="001E4348">
        <w:rPr>
          <w:rStyle w:val="markedcontent"/>
          <w:sz w:val="18"/>
          <w:szCs w:val="18"/>
        </w:rPr>
        <w:t>аименование органа (организации),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в адрес которого</w:t>
      </w:r>
    </w:p>
    <w:p w:rsidR="00297417" w:rsidRPr="001E4348" w:rsidRDefault="00297417" w:rsidP="00C81A32">
      <w:pPr>
        <w:ind w:firstLine="4860"/>
        <w:jc w:val="both"/>
        <w:rPr>
          <w:rStyle w:val="markedcontent"/>
          <w:sz w:val="18"/>
          <w:szCs w:val="18"/>
        </w:rPr>
      </w:pPr>
      <w:r w:rsidRPr="001E4348">
        <w:rPr>
          <w:rStyle w:val="markedcontent"/>
          <w:sz w:val="18"/>
          <w:szCs w:val="18"/>
        </w:rPr>
        <w:t>направляется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межведомственный запрос</w:t>
      </w:r>
    </w:p>
    <w:p w:rsidR="00297417" w:rsidRDefault="00297417" w:rsidP="00C81A32">
      <w:pPr>
        <w:ind w:firstLine="5220"/>
        <w:jc w:val="both"/>
        <w:rPr>
          <w:rStyle w:val="markedcontent"/>
          <w:sz w:val="35"/>
          <w:szCs w:val="35"/>
        </w:rPr>
      </w:pPr>
    </w:p>
    <w:p w:rsidR="00297417" w:rsidRPr="00935C38" w:rsidRDefault="00297417" w:rsidP="00C81A32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о представлении документов и информации</w:t>
      </w:r>
    </w:p>
    <w:p w:rsidR="00297417" w:rsidRPr="00935C38" w:rsidRDefault="00297417" w:rsidP="00C81A32">
      <w:pPr>
        <w:ind w:firstLine="5220"/>
        <w:jc w:val="both"/>
        <w:rPr>
          <w:rStyle w:val="markedcontent"/>
          <w:sz w:val="28"/>
          <w:szCs w:val="28"/>
        </w:rPr>
      </w:pP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 xml:space="preserve">На основании ст. 6 Федерального закона от 27.07.2010 </w:t>
      </w:r>
      <w:r>
        <w:rPr>
          <w:rStyle w:val="markedcontent"/>
          <w:sz w:val="28"/>
          <w:szCs w:val="28"/>
        </w:rPr>
        <w:t>№</w:t>
      </w:r>
      <w:r w:rsidRPr="00935C38">
        <w:rPr>
          <w:rStyle w:val="markedcontent"/>
          <w:sz w:val="28"/>
          <w:szCs w:val="28"/>
        </w:rPr>
        <w:t xml:space="preserve"> 210-ФЗ «Об организации оказания государственных и муниципальных услуг» для оказания государственной услуги:</w:t>
      </w:r>
    </w:p>
    <w:p w:rsidR="00297417" w:rsidRPr="00B97B4F" w:rsidRDefault="00297417" w:rsidP="00C81A32">
      <w:pPr>
        <w:jc w:val="both"/>
        <w:rPr>
          <w:rStyle w:val="markedcontent"/>
          <w:sz w:val="28"/>
          <w:szCs w:val="28"/>
          <w:u w:val="single"/>
        </w:rPr>
      </w:pPr>
      <w:r w:rsidRPr="00B97B4F">
        <w:rPr>
          <w:rFonts w:cs="Times New Roman"/>
          <w:sz w:val="28"/>
          <w:szCs w:val="28"/>
          <w:u w:val="single"/>
        </w:rPr>
        <w:t>«</w:t>
      </w:r>
      <w:r w:rsidRPr="00744850">
        <w:rPr>
          <w:rFonts w:cs="Times New Roman"/>
          <w:sz w:val="28"/>
          <w:szCs w:val="28"/>
          <w:u w:val="single"/>
        </w:rPr>
        <w:t>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</w:t>
      </w:r>
      <w:r w:rsidRPr="00B97B4F">
        <w:rPr>
          <w:rFonts w:cs="Times New Roman"/>
          <w:sz w:val="28"/>
          <w:szCs w:val="28"/>
          <w:u w:val="single"/>
        </w:rPr>
        <w:t>»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16"/>
          <w:szCs w:val="16"/>
        </w:rPr>
        <w:t>(полное наименование государственной услуги, номер (идентификатор) услуги в реестре государственных услуг (если имеется))</w:t>
      </w:r>
      <w:r>
        <w:rPr>
          <w:rStyle w:val="markedcontent"/>
          <w:sz w:val="16"/>
          <w:szCs w:val="16"/>
        </w:rPr>
        <w:t xml:space="preserve"> 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соответствии с: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</w:t>
      </w:r>
      <w:r w:rsidRPr="00744850">
        <w:rPr>
          <w:sz w:val="28"/>
          <w:szCs w:val="28"/>
          <w:u w:val="single"/>
        </w:rPr>
        <w:t>постановление Администрации Курской области от 10 июня 2011 года № 237-па «Об обеспечении техническими средствами реабилитации, не входящими в федеральный перечень реабилитационных мероприятий, технических средств реабилитации и услуг, выдаваемыми инвалидам в рамках областных целевых программ»</w:t>
      </w:r>
      <w:r>
        <w:rPr>
          <w:rStyle w:val="markedcontent"/>
          <w:sz w:val="35"/>
          <w:szCs w:val="35"/>
        </w:rPr>
        <w:t>___________</w:t>
      </w:r>
    </w:p>
    <w:p w:rsidR="00297417" w:rsidRPr="00935C38" w:rsidRDefault="00297417" w:rsidP="00C81A32">
      <w:pPr>
        <w:jc w:val="both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(указание на положения нормативного правового акта, которыми предусмотрено представление документов и информации, необходимых для предоставления государственной услуги, и указание на реквизиты данного нормативного правового акта)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прошу представить: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</w:t>
      </w:r>
      <w:r w:rsidRPr="00437B4A">
        <w:rPr>
          <w:rStyle w:val="markedcontent"/>
          <w:sz w:val="28"/>
          <w:szCs w:val="28"/>
          <w:u w:val="single"/>
        </w:rPr>
        <w:t>Страховой номер индивидуального лицевого счета заявителя (СНИЛС)</w:t>
      </w:r>
      <w:r>
        <w:rPr>
          <w:rStyle w:val="markedcontent"/>
          <w:sz w:val="28"/>
          <w:szCs w:val="28"/>
        </w:rPr>
        <w:t>_</w:t>
      </w:r>
    </w:p>
    <w:p w:rsidR="00297417" w:rsidRPr="00935C38" w:rsidRDefault="00297417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(наименования документов и информации, необходимых для предоставления государственной услуги)</w:t>
      </w:r>
    </w:p>
    <w:p w:rsidR="00297417" w:rsidRDefault="00297417" w:rsidP="00C81A32">
      <w:pPr>
        <w:jc w:val="both"/>
        <w:rPr>
          <w:rStyle w:val="markedcontent"/>
          <w:sz w:val="35"/>
          <w:szCs w:val="35"/>
        </w:rPr>
      </w:pPr>
      <w:r w:rsidRPr="001E4348">
        <w:rPr>
          <w:rStyle w:val="markedcontent"/>
          <w:sz w:val="35"/>
          <w:szCs w:val="35"/>
        </w:rPr>
        <w:t>________________________________</w:t>
      </w:r>
      <w:r>
        <w:rPr>
          <w:rStyle w:val="markedcontent"/>
          <w:sz w:val="35"/>
          <w:szCs w:val="35"/>
        </w:rPr>
        <w:t>_____________________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отношении: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</w:t>
      </w:r>
      <w:r w:rsidRPr="00617903">
        <w:rPr>
          <w:rStyle w:val="markedcontent"/>
          <w:sz w:val="28"/>
          <w:szCs w:val="28"/>
          <w:u w:val="single"/>
        </w:rPr>
        <w:t>Иванова Ивана Ивановича</w:t>
      </w:r>
      <w:r w:rsidRPr="00935C38">
        <w:rPr>
          <w:rStyle w:val="markedcontent"/>
          <w:sz w:val="28"/>
          <w:szCs w:val="28"/>
        </w:rPr>
        <w:t>_____________</w:t>
      </w:r>
      <w:r>
        <w:rPr>
          <w:rStyle w:val="markedcontent"/>
          <w:sz w:val="28"/>
          <w:szCs w:val="28"/>
        </w:rPr>
        <w:t>____</w:t>
      </w:r>
      <w:r w:rsidRPr="00935C38">
        <w:rPr>
          <w:rStyle w:val="markedcontent"/>
          <w:sz w:val="28"/>
          <w:szCs w:val="28"/>
        </w:rPr>
        <w:t>___________________</w:t>
      </w:r>
    </w:p>
    <w:p w:rsidR="00297417" w:rsidRPr="00935C38" w:rsidRDefault="00297417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(наименование физического лица; фамилия, имя, отчество гражданина)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Сообщаем сведения, необходимые для представления документа и информации:</w:t>
      </w:r>
    </w:p>
    <w:p w:rsidR="00297417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</w:t>
      </w:r>
      <w:r w:rsidRPr="00617903">
        <w:rPr>
          <w:rStyle w:val="markedcontent"/>
          <w:sz w:val="28"/>
          <w:szCs w:val="28"/>
          <w:u w:val="single"/>
        </w:rPr>
        <w:t>01.01.1955 г.р., паспорт 3800 №000000 от 01.01.2000г.</w:t>
      </w:r>
      <w:r>
        <w:rPr>
          <w:rStyle w:val="markedcontent"/>
          <w:sz w:val="28"/>
          <w:szCs w:val="28"/>
          <w:u w:val="single"/>
        </w:rPr>
        <w:t xml:space="preserve"> ОМ №1 УВД г. Курска</w:t>
      </w:r>
    </w:p>
    <w:p w:rsidR="00297417" w:rsidRPr="00935C38" w:rsidRDefault="00297417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(сведения, необходимые для представления документов и информации, установленные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</w:t>
      </w:r>
      <w:r w:rsidRPr="00617903">
        <w:rPr>
          <w:rStyle w:val="markedcontent"/>
          <w:sz w:val="28"/>
          <w:szCs w:val="28"/>
          <w:u w:val="single"/>
        </w:rPr>
        <w:t>место проживания г. Курск, ул. Союзная, д. 1, кв.1</w:t>
      </w:r>
      <w:r>
        <w:rPr>
          <w:rStyle w:val="markedcontent"/>
          <w:sz w:val="35"/>
          <w:szCs w:val="35"/>
        </w:rPr>
        <w:t>_________________</w:t>
      </w:r>
    </w:p>
    <w:p w:rsidR="00297417" w:rsidRPr="00935C38" w:rsidRDefault="00297417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административным регламентом предоставления государственной услуги, а также сведения,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предусмотренные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</w:t>
      </w:r>
      <w:r>
        <w:rPr>
          <w:rStyle w:val="markedcontent"/>
          <w:sz w:val="35"/>
          <w:szCs w:val="35"/>
        </w:rPr>
        <w:t>______</w:t>
      </w:r>
    </w:p>
    <w:p w:rsidR="00297417" w:rsidRPr="00935C38" w:rsidRDefault="00297417" w:rsidP="00C81A32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нормативными правовыми актами как необходимые для представления таких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документов и информации)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</w:t>
      </w:r>
      <w:r>
        <w:rPr>
          <w:rStyle w:val="markedcontent"/>
          <w:sz w:val="35"/>
          <w:szCs w:val="35"/>
        </w:rPr>
        <w:t>_____________________________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Срок ожидаемого ответа на межведомственный запрос: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</w:t>
      </w:r>
      <w:r w:rsidRPr="00617903">
        <w:rPr>
          <w:rStyle w:val="markedcontent"/>
          <w:sz w:val="28"/>
          <w:szCs w:val="28"/>
          <w:u w:val="single"/>
        </w:rPr>
        <w:t>5 рабочих дней</w:t>
      </w:r>
      <w:r w:rsidRPr="00935C38">
        <w:rPr>
          <w:rStyle w:val="markedcontent"/>
          <w:sz w:val="28"/>
          <w:szCs w:val="28"/>
        </w:rPr>
        <w:t>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Контактные сведения для направления ответа на межведомственный запрос: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297417" w:rsidRDefault="00297417" w:rsidP="00C81A32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(почтовый адрес с индексом; адрес для направления электронных сообщений)</w:t>
      </w:r>
    </w:p>
    <w:p w:rsidR="00297417" w:rsidRPr="00935C38" w:rsidRDefault="00297417" w:rsidP="00C81A32">
      <w:pPr>
        <w:jc w:val="both"/>
        <w:rPr>
          <w:sz w:val="18"/>
          <w:szCs w:val="18"/>
        </w:rPr>
      </w:pP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подготовил и направил: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297417" w:rsidRPr="00935C38" w:rsidRDefault="00297417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(должность)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297417" w:rsidRPr="00935C38" w:rsidRDefault="00297417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(фамилия, имя, отчество полностью)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297417" w:rsidRPr="00935C38" w:rsidRDefault="00297417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(номер служебного телефона, адрес электронной почты)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Должность лица, подписавшего межведомственный запрос</w:t>
      </w:r>
    </w:p>
    <w:p w:rsidR="00297417" w:rsidRPr="00935C38" w:rsidRDefault="00297417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297417" w:rsidRPr="00441614" w:rsidRDefault="00297417" w:rsidP="00C81A32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(должность)</w:t>
      </w:r>
    </w:p>
    <w:p w:rsidR="00297417" w:rsidRPr="001B4E68" w:rsidRDefault="00297417" w:rsidP="00C81A32">
      <w:pPr>
        <w:jc w:val="both"/>
        <w:rPr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297417" w:rsidRPr="00441614" w:rsidRDefault="00297417" w:rsidP="00C81A32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(фамилия, имя, отчество полностью (последнее - при наличии))</w:t>
      </w:r>
    </w:p>
    <w:p w:rsidR="00297417" w:rsidRPr="001B4E68" w:rsidRDefault="00297417" w:rsidP="00C81A32">
      <w:pPr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____________                                                                              _______________</w:t>
      </w:r>
    </w:p>
    <w:p w:rsidR="00297417" w:rsidRPr="001B4E68" w:rsidRDefault="00297417" w:rsidP="00C81A32">
      <w:pPr>
        <w:jc w:val="both"/>
        <w:rPr>
          <w:rStyle w:val="markedcontent"/>
          <w:sz w:val="18"/>
          <w:szCs w:val="18"/>
        </w:rPr>
      </w:pPr>
      <w:r w:rsidRPr="001B4E68">
        <w:rPr>
          <w:rStyle w:val="markedcontent"/>
          <w:sz w:val="18"/>
          <w:szCs w:val="18"/>
        </w:rPr>
        <w:t>Дата Подпись</w:t>
      </w:r>
    </w:p>
    <w:p w:rsidR="00297417" w:rsidRDefault="00297417" w:rsidP="00C81A32">
      <w:pPr>
        <w:jc w:val="both"/>
        <w:rPr>
          <w:rStyle w:val="markedcontent"/>
          <w:sz w:val="28"/>
          <w:szCs w:val="28"/>
        </w:rPr>
      </w:pPr>
    </w:p>
    <w:p w:rsidR="00297417" w:rsidRPr="001B4E68" w:rsidRDefault="00297417" w:rsidP="00C81A32">
      <w:pPr>
        <w:jc w:val="both"/>
        <w:rPr>
          <w:sz w:val="28"/>
          <w:szCs w:val="28"/>
        </w:rPr>
      </w:pPr>
      <w:r w:rsidRPr="001B4E68">
        <w:rPr>
          <w:rStyle w:val="markedcontent"/>
          <w:sz w:val="28"/>
          <w:szCs w:val="28"/>
        </w:rPr>
        <w:t>Печать</w:t>
      </w:r>
    </w:p>
    <w:p w:rsidR="00297417" w:rsidRPr="00C81A32" w:rsidRDefault="00297417" w:rsidP="00C81A32"/>
    <w:sectPr w:rsidR="00297417" w:rsidRPr="00C81A32" w:rsidSect="00C23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A2D"/>
    <w:rsid w:val="00075B1F"/>
    <w:rsid w:val="0008270A"/>
    <w:rsid w:val="000A4E26"/>
    <w:rsid w:val="001B4E68"/>
    <w:rsid w:val="001E4348"/>
    <w:rsid w:val="00297417"/>
    <w:rsid w:val="002A4BAB"/>
    <w:rsid w:val="00415F4F"/>
    <w:rsid w:val="00437A3D"/>
    <w:rsid w:val="00437B4A"/>
    <w:rsid w:val="00441614"/>
    <w:rsid w:val="00443B4F"/>
    <w:rsid w:val="00465E3D"/>
    <w:rsid w:val="004D62E1"/>
    <w:rsid w:val="005826DD"/>
    <w:rsid w:val="005F200B"/>
    <w:rsid w:val="00605952"/>
    <w:rsid w:val="00617903"/>
    <w:rsid w:val="00721E18"/>
    <w:rsid w:val="00744850"/>
    <w:rsid w:val="00767A82"/>
    <w:rsid w:val="007F17AB"/>
    <w:rsid w:val="00835C74"/>
    <w:rsid w:val="00847EDE"/>
    <w:rsid w:val="008B72C8"/>
    <w:rsid w:val="008E167B"/>
    <w:rsid w:val="00935C38"/>
    <w:rsid w:val="00B73353"/>
    <w:rsid w:val="00B97B4F"/>
    <w:rsid w:val="00C23574"/>
    <w:rsid w:val="00C81A32"/>
    <w:rsid w:val="00E355C5"/>
    <w:rsid w:val="00EF7F4D"/>
    <w:rsid w:val="00F6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2D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Heading2">
    <w:name w:val="heading 2"/>
    <w:basedOn w:val="Normal"/>
    <w:link w:val="Heading2Char"/>
    <w:uiPriority w:val="99"/>
    <w:qFormat/>
    <w:locked/>
    <w:rsid w:val="00744850"/>
    <w:pPr>
      <w:widowControl/>
      <w:suppressAutoHyphens w:val="0"/>
      <w:spacing w:before="100" w:beforeAutospacing="1" w:after="100" w:afterAutospacing="1"/>
      <w:outlineLvl w:val="1"/>
    </w:pPr>
    <w:rPr>
      <w:rFonts w:eastAsia="Batang" w:cs="Times New Roman"/>
      <w:b/>
      <w:bCs/>
      <w:kern w:val="0"/>
      <w:sz w:val="36"/>
      <w:szCs w:val="36"/>
      <w:lang w:eastAsia="ko-KR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B5304"/>
    <w:rPr>
      <w:rFonts w:asciiTheme="majorHAnsi" w:eastAsiaTheme="majorEastAsia" w:hAnsiTheme="majorHAnsi" w:cs="Mangal"/>
      <w:b/>
      <w:bCs/>
      <w:i/>
      <w:iCs/>
      <w:kern w:val="1"/>
      <w:sz w:val="28"/>
      <w:szCs w:val="25"/>
      <w:lang w:eastAsia="hi-IN" w:bidi="hi-IN"/>
    </w:rPr>
  </w:style>
  <w:style w:type="paragraph" w:customStyle="1" w:styleId="ConsPlusNonformat">
    <w:name w:val="ConsPlusNonformat"/>
    <w:uiPriority w:val="99"/>
    <w:rsid w:val="00F66A2D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markedcontent">
    <w:name w:val="markedcontent"/>
    <w:basedOn w:val="DefaultParagraphFont"/>
    <w:uiPriority w:val="99"/>
    <w:rsid w:val="00C81A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2</Pages>
  <Words>552</Words>
  <Characters>3147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9</cp:revision>
  <dcterms:created xsi:type="dcterms:W3CDTF">2021-09-01T06:51:00Z</dcterms:created>
  <dcterms:modified xsi:type="dcterms:W3CDTF">2022-09-07T12:00:00Z</dcterms:modified>
</cp:coreProperties>
</file>